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Pr="004874A7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C161CF">
        <w:rPr>
          <w:rFonts w:asciiTheme="majorHAnsi" w:hAnsiTheme="majorHAnsi" w:cstheme="majorHAnsi"/>
          <w:u w:val="single"/>
        </w:rPr>
        <w:t>Lesson 3</w:t>
      </w: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BE53B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use this resource to help you.</w:t>
      </w:r>
    </w:p>
    <w:p w:rsidR="00BE53B5" w:rsidRDefault="00BE53B5" w:rsidP="00BE53B5">
      <w:pPr>
        <w:rPr>
          <w:rFonts w:asciiTheme="majorHAnsi" w:hAnsiTheme="majorHAnsi" w:cstheme="majorHAnsi"/>
          <w:sz w:val="28"/>
        </w:rPr>
      </w:pPr>
    </w:p>
    <w:p w:rsidR="00BE53B5" w:rsidRDefault="00BE53B5" w:rsidP="00BE53B5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7C60E774" wp14:editId="2C9C4208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9DB8A9E" wp14:editId="578089FE">
            <wp:extent cx="4664075" cy="3137535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13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47B76A6" wp14:editId="08E8F8AA">
            <wp:extent cx="348615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3F27AAD" wp14:editId="56F04F68">
            <wp:extent cx="4664075" cy="115062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BE53B5" w:rsidRDefault="00BE53B5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 </w:t>
      </w:r>
      <w:r>
        <w:rPr>
          <w:noProof/>
        </w:rPr>
        <w:drawing>
          <wp:inline distT="0" distB="0" distL="0" distR="0" wp14:anchorId="523E679A" wp14:editId="4A378F44">
            <wp:extent cx="4333875" cy="4415818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8706" cy="44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7F2D9D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bookmarkStart w:id="0" w:name="_GoBack"/>
      <w:bookmarkEnd w:id="0"/>
      <w:r w:rsidR="004874A7">
        <w:rPr>
          <w:rFonts w:asciiTheme="majorHAnsi" w:hAnsiTheme="majorHAnsi" w:cstheme="majorHAnsi"/>
          <w:sz w:val="28"/>
        </w:rPr>
        <w:t>.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Amir is using partitioning to work out 43 x 5</w:t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4BABC00" wp14:editId="0DCF4A94">
            <wp:extent cx="2924175" cy="102870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4CAB079" wp14:editId="28C24041">
            <wp:extent cx="3867150" cy="1219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683A5F" w:rsidRDefault="00683A5F" w:rsidP="00C37155">
      <w:pPr>
        <w:rPr>
          <w:rFonts w:asciiTheme="majorHAnsi" w:hAnsiTheme="majorHAnsi" w:cstheme="majorHAnsi"/>
          <w:sz w:val="28"/>
        </w:rPr>
      </w:pPr>
    </w:p>
    <w:p w:rsidR="00683A5F" w:rsidRDefault="00683A5F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Default="004874A7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3A5F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2D9D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4614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191D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E53B5"/>
    <w:rsid w:val="00BF6354"/>
    <w:rsid w:val="00C04480"/>
    <w:rsid w:val="00C161CF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290DE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24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2021-01-26T10:06:00Z</dcterms:created>
  <dcterms:modified xsi:type="dcterms:W3CDTF">2021-01-26T10:17:00Z</dcterms:modified>
</cp:coreProperties>
</file>